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582E96">
                                  <w:rPr>
                                    <w:rStyle w:val="Style2"/>
                                  </w:rPr>
                                  <w:t>CCC-LPN</w:t>
                                </w:r>
                                <w:r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582E96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582E96">
                            <w:rPr>
                              <w:rStyle w:val="Style2"/>
                            </w:rPr>
                            <w:t>CCC-LPN</w:t>
                          </w:r>
                          <w:r>
                            <w:rPr>
                              <w:rStyle w:val="Style2"/>
                            </w:rPr>
                            <w:t>-2020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582E96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82E9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582E9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A97C8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97C8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091E499" wp14:editId="27FBA670">
                                      <wp:extent cx="663575" cy="559299"/>
                                      <wp:effectExtent l="0" t="0" r="0" b="0"/>
                                      <wp:docPr id="16" name="Imagen 16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2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3575" cy="55929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A97C85">
                          <w:pPr>
                            <w:rPr>
                              <w:lang w:val="en-US"/>
                            </w:rPr>
                          </w:pPr>
                          <w:r w:rsidRPr="00A97C8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091E499" wp14:editId="27FBA670">
                                <wp:extent cx="663575" cy="559299"/>
                                <wp:effectExtent l="0" t="0" r="0" b="0"/>
                                <wp:docPr id="16" name="Imagen 16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2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3575" cy="5592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82E96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AE1203">
                                  <w:rPr>
                                    <w:rStyle w:val="Style6"/>
                                  </w:rPr>
                                  <w:t xml:space="preserve"> 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582E9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AE1203">
                            <w:rPr>
                              <w:rStyle w:val="Style6"/>
                            </w:rPr>
                            <w:t xml:space="preserve"> 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82E9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82E9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82E9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82E9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4B8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82E96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97C85"/>
    <w:rsid w:val="00AD647F"/>
    <w:rsid w:val="00AD7919"/>
    <w:rsid w:val="00AE1203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C6377-FAAC-43E4-AB0D-B7E6098A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29</cp:revision>
  <cp:lastPrinted>2020-05-06T15:42:00Z</cp:lastPrinted>
  <dcterms:created xsi:type="dcterms:W3CDTF">2016-03-21T20:27:00Z</dcterms:created>
  <dcterms:modified xsi:type="dcterms:W3CDTF">2020-06-22T15:17:00Z</dcterms:modified>
</cp:coreProperties>
</file>